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11A8" w:rsidRPr="00DA1592" w:rsidRDefault="00D811A8" w:rsidP="00A916B2">
      <w:pPr>
        <w:autoSpaceDE w:val="0"/>
        <w:autoSpaceDN w:val="0"/>
        <w:adjustRightInd w:val="0"/>
        <w:jc w:val="center"/>
        <w:rPr>
          <w:rFonts w:ascii="Calibri" w:eastAsia="Calibri" w:hAnsi="Calibri" w:cs="Arial"/>
          <w:b/>
          <w:spacing w:val="-4"/>
          <w:sz w:val="22"/>
          <w:szCs w:val="22"/>
        </w:rPr>
      </w:pPr>
      <w:r w:rsidRPr="00DA1592">
        <w:rPr>
          <w:rFonts w:ascii="Calibri" w:eastAsia="Calibri" w:hAnsi="Calibri" w:cs="Arial"/>
          <w:b/>
          <w:spacing w:val="-4"/>
          <w:sz w:val="22"/>
          <w:szCs w:val="22"/>
        </w:rPr>
        <w:t>UPOWAŻNIENIE NR …………..</w:t>
      </w:r>
    </w:p>
    <w:p w:rsidR="00D811A8" w:rsidRPr="00DA1592" w:rsidRDefault="00D811A8" w:rsidP="00D811A8">
      <w:pPr>
        <w:autoSpaceDE w:val="0"/>
        <w:autoSpaceDN w:val="0"/>
        <w:adjustRightInd w:val="0"/>
        <w:jc w:val="center"/>
        <w:rPr>
          <w:rFonts w:ascii="Calibri" w:eastAsia="Calibri" w:hAnsi="Calibri" w:cs="Arial"/>
          <w:b/>
          <w:spacing w:val="-4"/>
          <w:sz w:val="22"/>
          <w:szCs w:val="22"/>
        </w:rPr>
      </w:pPr>
      <w:r w:rsidRPr="00DA1592">
        <w:rPr>
          <w:rFonts w:ascii="Calibri" w:eastAsia="Calibri" w:hAnsi="Calibri" w:cs="Arial"/>
          <w:b/>
          <w:spacing w:val="-4"/>
          <w:sz w:val="22"/>
          <w:szCs w:val="22"/>
        </w:rPr>
        <w:t>DO PRZETWARZANIA DANYCH OSOBOWYCH UCZESTNIKÓW PROJEKTU</w:t>
      </w:r>
    </w:p>
    <w:p w:rsidR="00D811A8" w:rsidRPr="00D811A8" w:rsidRDefault="00D811A8" w:rsidP="00D811A8">
      <w:pPr>
        <w:autoSpaceDE w:val="0"/>
        <w:autoSpaceDN w:val="0"/>
        <w:adjustRightInd w:val="0"/>
        <w:jc w:val="center"/>
        <w:rPr>
          <w:rFonts w:ascii="Calibri" w:eastAsia="Calibri" w:hAnsi="Calibri" w:cs="Arial"/>
          <w:spacing w:val="-4"/>
          <w:sz w:val="22"/>
          <w:szCs w:val="22"/>
        </w:rPr>
      </w:pPr>
    </w:p>
    <w:p w:rsidR="007C455A" w:rsidRPr="00DA1592" w:rsidRDefault="007C455A" w:rsidP="007C455A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Z dniem </w:t>
      </w:r>
      <w:r w:rsidR="00A916B2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……………………., na podstawie udzielonego mi upoważnienia nr……………….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</w:t>
      </w:r>
      <w:r w:rsidR="00BF5E68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d</w:t>
      </w:r>
      <w:r w:rsidR="00A916B2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o przetwarzania danych osobowych uczestników projektu oraz 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na podstawie art. 37 w związku z art. 31 ustawy z dnia 29 sierpnia 1997 r. o ochronie danych osobowych (</w:t>
      </w:r>
      <w:proofErr w:type="spellStart"/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t.j</w:t>
      </w:r>
      <w:proofErr w:type="spellEnd"/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. Dz. U. z 2016 r. poz. 922), upoważniam: </w:t>
      </w:r>
    </w:p>
    <w:p w:rsidR="007C455A" w:rsidRPr="00DA1592" w:rsidRDefault="000C5A3C" w:rsidP="007C455A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</w:pPr>
      <w:r w:rsidRPr="00DA1592">
        <w:rPr>
          <w:rFonts w:ascii="Arial" w:eastAsia="Times New Roman" w:hAnsi="Arial" w:cs="Arial"/>
          <w:b/>
          <w:bCs/>
          <w:color w:val="000000"/>
          <w:sz w:val="21"/>
          <w:szCs w:val="21"/>
        </w:rPr>
        <w:t>…………………………………………………………………………………………………………………</w:t>
      </w:r>
      <w:r w:rsidR="007C455A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do przetwarzania danych osobowych w ramach projektu </w:t>
      </w:r>
      <w:r w:rsidR="00C10930">
        <w:rPr>
          <w:rFonts w:ascii="Calibri" w:eastAsia="Calibri" w:hAnsi="Calibri" w:cs="Arial"/>
          <w:bCs/>
          <w:i/>
          <w:color w:val="000000"/>
          <w:spacing w:val="-4"/>
          <w:sz w:val="21"/>
          <w:szCs w:val="21"/>
        </w:rPr>
        <w:t>„Małopolskie Talenty – szkoła ponadgimnazjalna</w:t>
      </w:r>
      <w:r w:rsidR="007C455A" w:rsidRPr="00DA1592">
        <w:rPr>
          <w:rFonts w:ascii="Calibri" w:eastAsia="Calibri" w:hAnsi="Calibri" w:cs="Arial"/>
          <w:bCs/>
          <w:i/>
          <w:color w:val="000000"/>
          <w:spacing w:val="-4"/>
          <w:sz w:val="21"/>
          <w:szCs w:val="21"/>
        </w:rPr>
        <w:t xml:space="preserve"> – Powiat Nowy Sącz</w:t>
      </w:r>
      <w:r w:rsidR="007C455A" w:rsidRPr="00C10930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”</w:t>
      </w:r>
      <w:r w:rsidR="00C10930" w:rsidRPr="00C10930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, nr RPMP.10.01.05-12-0475/16</w:t>
      </w:r>
      <w:r w:rsidR="00CB0B08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, </w:t>
      </w:r>
      <w:r w:rsidR="007C455A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w zbiorze:</w:t>
      </w:r>
      <w:bookmarkStart w:id="0" w:name="_GoBack"/>
      <w:bookmarkEnd w:id="0"/>
    </w:p>
    <w:p w:rsidR="000C5A3C" w:rsidRPr="000C5A3C" w:rsidRDefault="000C5A3C" w:rsidP="000C5A3C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FF0000"/>
          <w:spacing w:val="-4"/>
          <w:sz w:val="21"/>
          <w:szCs w:val="21"/>
        </w:rPr>
      </w:pP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1) „Centralny system teleinformatyczny wspierający realizację programów operacyjnych”,</w:t>
      </w:r>
      <w:r w:rsidRPr="000C5A3C">
        <w:rPr>
          <w:rFonts w:ascii="Calibri" w:eastAsia="Calibri" w:hAnsi="Calibri" w:cs="Calibri"/>
          <w:sz w:val="21"/>
          <w:szCs w:val="21"/>
        </w:rPr>
        <w:t xml:space="preserve"> </w:t>
      </w: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którego administratorem jest minister właściwy do spraw rozwoju regionalnego, z siedzibą w Warszawie przy pl. Pl. Trzech Krzyży 3/5, 00-507 Warszawa, a Miasto Nowy Sącz jest jednym z podmiotów, któremu powierzono przetwarzanie Danych Osobowych w tym zbiorze,</w:t>
      </w:r>
      <w:r w:rsidRPr="000C5A3C">
        <w:rPr>
          <w:rFonts w:ascii="Calibri" w:eastAsia="Calibri" w:hAnsi="Calibri" w:cs="Calibri"/>
          <w:sz w:val="21"/>
          <w:szCs w:val="21"/>
        </w:rPr>
        <w:t xml:space="preserve"> </w:t>
      </w: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w zakresie określonym w</w:t>
      </w:r>
      <w:r w:rsidR="00C31697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Części I</w:t>
      </w: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załącznik</w:t>
      </w:r>
      <w:r w:rsidR="00C31697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a</w:t>
      </w: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nr 4 do Regulaminu udzielenia wsparcia dla uczniów w projekcie konkursowym</w:t>
      </w:r>
      <w:r w:rsidR="00C31697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,</w:t>
      </w:r>
    </w:p>
    <w:p w:rsidR="000C5A3C" w:rsidRPr="000C5A3C" w:rsidRDefault="000C5A3C" w:rsidP="000C5A3C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</w:pP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2) „Małopolskie Talenty – Miasto Nowy Sącz”, którego administratorem jest Miasto Nowy Sącz, ul. Rynek 1, 33-300 Nowy Sącz,</w:t>
      </w:r>
      <w:r w:rsidRPr="000C5A3C">
        <w:rPr>
          <w:rFonts w:ascii="Calibri" w:eastAsia="Calibri" w:hAnsi="Calibri" w:cs="Calibri"/>
          <w:sz w:val="21"/>
          <w:szCs w:val="21"/>
        </w:rPr>
        <w:t xml:space="preserve"> </w:t>
      </w: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w zakresie określonym </w:t>
      </w:r>
      <w:r w:rsidR="00C31697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Części II  załącznika</w:t>
      </w:r>
      <w:r w:rsidRPr="000C5A3C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nr 4 do Regulaminu udzielenia wsparcia dla uczniów w projekcie konkursowym.</w:t>
      </w:r>
    </w:p>
    <w:p w:rsidR="00D811A8" w:rsidRPr="00DA1592" w:rsidRDefault="00D811A8" w:rsidP="00D811A8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Przy przetwarzaniu powierzonych danych osobowych zobowiązuję Pana/Panią* do przestrzegania zasad 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br/>
        <w:t>i warunków przetwarzania danych osobowych określonych w ustawie o ochronie danych osobowych</w:t>
      </w:r>
      <w:r w:rsidR="00267AA0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oraz zasad przetwarzania danych osobowych stanowiących załącznik nr 3 do umowy o dofinansowanie projektu konkursowego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.</w:t>
      </w:r>
    </w:p>
    <w:p w:rsidR="00D811A8" w:rsidRPr="00DA1592" w:rsidRDefault="00D811A8" w:rsidP="00D811A8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</w:pPr>
    </w:p>
    <w:p w:rsidR="00D811A8" w:rsidRPr="00DA1592" w:rsidRDefault="00D811A8" w:rsidP="00D811A8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i/>
          <w:color w:val="000000"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Upoważnienie </w:t>
      </w:r>
      <w:r w:rsidR="00B23E83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wygasa z chwilą 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 </w:t>
      </w:r>
      <w:r w:rsidR="00B23E83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ustania 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Pana/Pani* </w:t>
      </w:r>
      <w:r w:rsidR="00B23E83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 xml:space="preserve">stosunku prawnego </w:t>
      </w:r>
      <w:r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z zakładem pracy</w:t>
      </w:r>
      <w:r w:rsidR="00B23E83" w:rsidRPr="00DA1592">
        <w:rPr>
          <w:rFonts w:ascii="Calibri" w:eastAsia="Calibri" w:hAnsi="Calibri" w:cs="Arial"/>
          <w:bCs/>
          <w:color w:val="000000"/>
          <w:spacing w:val="-4"/>
          <w:sz w:val="21"/>
          <w:szCs w:val="21"/>
        </w:rPr>
        <w:t>.</w:t>
      </w:r>
    </w:p>
    <w:p w:rsidR="00D811A8" w:rsidRPr="00DA1592" w:rsidRDefault="00D811A8" w:rsidP="00AA0EDB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ab/>
      </w:r>
    </w:p>
    <w:p w:rsidR="000A17B6" w:rsidRPr="00DA1592" w:rsidRDefault="000A17B6" w:rsidP="000A17B6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</w:p>
    <w:p w:rsidR="00D811A8" w:rsidRPr="00DA1592" w:rsidRDefault="000A17B6" w:rsidP="000A17B6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Nowy Sącz,</w:t>
      </w:r>
      <w:r w:rsidR="00D731DF">
        <w:rPr>
          <w:rFonts w:ascii="Calibri" w:eastAsia="Calibri" w:hAnsi="Calibri" w:cs="Arial"/>
          <w:bCs/>
          <w:spacing w:val="-4"/>
          <w:sz w:val="21"/>
          <w:szCs w:val="21"/>
        </w:rPr>
        <w:t>………………………</w:t>
      </w: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.         </w:t>
      </w:r>
      <w:r w:rsidR="00D811A8" w:rsidRPr="00DA1592">
        <w:rPr>
          <w:rFonts w:ascii="Calibri" w:eastAsia="Calibri" w:hAnsi="Calibri" w:cs="Arial"/>
          <w:bCs/>
          <w:spacing w:val="-4"/>
          <w:sz w:val="21"/>
          <w:szCs w:val="21"/>
        </w:rPr>
        <w:t>_________________________________</w:t>
      </w:r>
    </w:p>
    <w:p w:rsidR="00D811A8" w:rsidRPr="00DA1592" w:rsidRDefault="00D811A8" w:rsidP="00D811A8">
      <w:pPr>
        <w:autoSpaceDE w:val="0"/>
        <w:autoSpaceDN w:val="0"/>
        <w:adjustRightInd w:val="0"/>
        <w:jc w:val="center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Podpis osoby upoważnionej do wydania</w:t>
      </w:r>
    </w:p>
    <w:p w:rsidR="00D811A8" w:rsidRPr="00DA1592" w:rsidRDefault="00D811A8" w:rsidP="00D811A8">
      <w:pPr>
        <w:autoSpaceDE w:val="0"/>
        <w:autoSpaceDN w:val="0"/>
        <w:adjustRightInd w:val="0"/>
        <w:jc w:val="center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i odwołania upoważnienia</w:t>
      </w:r>
    </w:p>
    <w:p w:rsidR="00D811A8" w:rsidRPr="00DA1592" w:rsidRDefault="00D811A8" w:rsidP="00D811A8">
      <w:pPr>
        <w:autoSpaceDE w:val="0"/>
        <w:autoSpaceDN w:val="0"/>
        <w:adjustRightInd w:val="0"/>
        <w:ind w:left="5672" w:firstLine="709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Upoważnienie otrzymałem,</w:t>
      </w:r>
    </w:p>
    <w:p w:rsidR="00D811A8" w:rsidRPr="00DA1592" w:rsidRDefault="00D811A8" w:rsidP="00D811A8">
      <w:pPr>
        <w:pBdr>
          <w:bottom w:val="single" w:sz="12" w:space="1" w:color="auto"/>
        </w:pBdr>
        <w:autoSpaceDE w:val="0"/>
        <w:autoSpaceDN w:val="0"/>
        <w:adjustRightInd w:val="0"/>
        <w:ind w:left="5672" w:firstLine="709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</w:p>
    <w:p w:rsidR="00D811A8" w:rsidRPr="00DA1592" w:rsidRDefault="00D811A8" w:rsidP="00D811A8">
      <w:pPr>
        <w:pBdr>
          <w:bottom w:val="single" w:sz="12" w:space="1" w:color="auto"/>
        </w:pBdr>
        <w:autoSpaceDE w:val="0"/>
        <w:autoSpaceDN w:val="0"/>
        <w:adjustRightInd w:val="0"/>
        <w:ind w:left="5672" w:firstLine="709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</w:p>
    <w:p w:rsidR="00D811A8" w:rsidRPr="00DA1592" w:rsidRDefault="00D811A8" w:rsidP="00D811A8">
      <w:pPr>
        <w:autoSpaceDE w:val="0"/>
        <w:autoSpaceDN w:val="0"/>
        <w:adjustRightInd w:val="0"/>
        <w:ind w:left="5672"/>
        <w:jc w:val="right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Data i podpis osoby </w:t>
      </w:r>
    </w:p>
    <w:p w:rsidR="00D811A8" w:rsidRPr="00DA1592" w:rsidRDefault="00D811A8" w:rsidP="00D811A8">
      <w:pPr>
        <w:autoSpaceDE w:val="0"/>
        <w:autoSpaceDN w:val="0"/>
        <w:adjustRightInd w:val="0"/>
        <w:ind w:left="5672"/>
        <w:jc w:val="right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otrzymującej upoważnienie</w:t>
      </w:r>
    </w:p>
    <w:p w:rsidR="00D811A8" w:rsidRPr="00DA1592" w:rsidRDefault="00D811A8" w:rsidP="00D811A8">
      <w:pPr>
        <w:autoSpaceDE w:val="0"/>
        <w:autoSpaceDN w:val="0"/>
        <w:adjustRightInd w:val="0"/>
        <w:ind w:left="5672"/>
        <w:jc w:val="right"/>
        <w:rPr>
          <w:rFonts w:ascii="Calibri" w:eastAsia="Calibri" w:hAnsi="Calibri" w:cs="Arial"/>
          <w:bCs/>
          <w:spacing w:val="-4"/>
          <w:sz w:val="21"/>
          <w:szCs w:val="21"/>
        </w:rPr>
      </w:pPr>
    </w:p>
    <w:p w:rsidR="00D811A8" w:rsidRDefault="00D811A8" w:rsidP="00D811A8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Oświadczam, że zapoznałem/</w:t>
      </w:r>
      <w:proofErr w:type="spellStart"/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am</w:t>
      </w:r>
      <w:proofErr w:type="spellEnd"/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 się z przepisami dotyczącymi ochrony danych osobowych, w tym z ustawą z dnia 29 sierpnia 1997 r. o ochronie danych osobowych (Dz. U. z 2016 r. poz. 922), oraz Regulaminem </w:t>
      </w:r>
      <w:r w:rsidR="00CB0B08" w:rsidRPr="00DA1592">
        <w:rPr>
          <w:rFonts w:ascii="Calibri" w:eastAsia="Calibri" w:hAnsi="Calibri" w:cs="Arial"/>
          <w:bCs/>
          <w:spacing w:val="-4"/>
          <w:sz w:val="21"/>
          <w:szCs w:val="21"/>
        </w:rPr>
        <w:t>udzielenia wsparcia dla uczniów w projekcie konkursowym,</w:t>
      </w:r>
      <w:r w:rsidR="00892F3A" w:rsidRPr="00DA1592">
        <w:rPr>
          <w:sz w:val="21"/>
          <w:szCs w:val="21"/>
        </w:rPr>
        <w:t xml:space="preserve"> </w:t>
      </w:r>
      <w:r w:rsidR="00892F3A" w:rsidRPr="00DA1592">
        <w:rPr>
          <w:rFonts w:ascii="Calibri" w:eastAsia="Calibri" w:hAnsi="Calibri" w:cs="Arial"/>
          <w:bCs/>
          <w:spacing w:val="-4"/>
          <w:sz w:val="21"/>
          <w:szCs w:val="21"/>
        </w:rPr>
        <w:t>Zasadami przetwarzania danych osobowych stanowiących załącznik nr 3 do umowy o dofinansowanie projektu konkursowego,</w:t>
      </w: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 a także </w:t>
      </w:r>
      <w:r w:rsidR="00CB0B08" w:rsidRPr="00DA1592">
        <w:rPr>
          <w:rFonts w:ascii="Calibri" w:eastAsia="Calibri" w:hAnsi="Calibri" w:cs="Arial"/>
          <w:bCs/>
          <w:spacing w:val="-4"/>
          <w:sz w:val="21"/>
          <w:szCs w:val="21"/>
        </w:rPr>
        <w:t>obowiązującymi</w:t>
      </w: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 w zakładzie pracy </w:t>
      </w:r>
      <w:r w:rsidR="00CB0B08" w:rsidRPr="00DA1592">
        <w:rPr>
          <w:rFonts w:ascii="Calibri" w:eastAsia="Calibri" w:hAnsi="Calibri" w:cs="Arial"/>
          <w:bCs/>
          <w:spacing w:val="-4"/>
          <w:sz w:val="21"/>
          <w:szCs w:val="21"/>
        </w:rPr>
        <w:t>Polityką</w:t>
      </w: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 bezpieczeństwa ochrony danych osob</w:t>
      </w:r>
      <w:r w:rsidR="003763CE" w:rsidRP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owych, </w:t>
      </w:r>
      <w:r w:rsidR="00CB0B08" w:rsidRPr="00DA1592">
        <w:rPr>
          <w:rFonts w:ascii="Calibri" w:eastAsia="Calibri" w:hAnsi="Calibri" w:cs="Arial"/>
          <w:bCs/>
          <w:spacing w:val="-4"/>
          <w:sz w:val="21"/>
          <w:szCs w:val="21"/>
        </w:rPr>
        <w:t>Instrukcją zarządzania systemem informatycznym służącym do przetwarzania danych osobowych</w:t>
      </w:r>
      <w:r w:rsidR="00DA1592">
        <w:rPr>
          <w:rFonts w:ascii="Calibri" w:eastAsia="Calibri" w:hAnsi="Calibri" w:cs="Arial"/>
          <w:bCs/>
          <w:spacing w:val="-4"/>
          <w:sz w:val="21"/>
          <w:szCs w:val="21"/>
        </w:rPr>
        <w:t xml:space="preserve">, </w:t>
      </w:r>
      <w:r w:rsidRPr="00DA1592">
        <w:rPr>
          <w:rFonts w:ascii="Calibri" w:eastAsia="Calibri" w:hAnsi="Calibri" w:cs="Arial"/>
          <w:bCs/>
          <w:spacing w:val="-4"/>
          <w:sz w:val="21"/>
          <w:szCs w:val="21"/>
        </w:rPr>
        <w:t>i zobowiązuję się do przestrzegania zasad przetwarzania danych osobowych określonych w tych dokumentach. Zobowiązuję się do zachowania w tajemnicy przetwarzanych danych osobowych, z którymi zapoznałem się oraz sposobów ich zabezpieczania, zarówno w okresie trwania umowy jak również po ustania stosunku prawnego łączącego mnie z zakładem pracy.</w:t>
      </w:r>
    </w:p>
    <w:p w:rsidR="00DA1592" w:rsidRPr="00DA1592" w:rsidRDefault="00DA1592" w:rsidP="00D811A8">
      <w:pPr>
        <w:autoSpaceDE w:val="0"/>
        <w:autoSpaceDN w:val="0"/>
        <w:adjustRightInd w:val="0"/>
        <w:jc w:val="both"/>
        <w:rPr>
          <w:rFonts w:ascii="Calibri" w:eastAsia="Calibri" w:hAnsi="Calibri" w:cs="Arial"/>
          <w:bCs/>
          <w:spacing w:val="-4"/>
          <w:sz w:val="21"/>
          <w:szCs w:val="21"/>
        </w:rPr>
      </w:pPr>
    </w:p>
    <w:p w:rsidR="00D811A8" w:rsidRPr="00DA1592" w:rsidRDefault="00D811A8" w:rsidP="00DA1592">
      <w:pPr>
        <w:autoSpaceDE w:val="0"/>
        <w:autoSpaceDN w:val="0"/>
        <w:adjustRightInd w:val="0"/>
        <w:jc w:val="both"/>
        <w:rPr>
          <w:rFonts w:ascii="Calibri" w:eastAsia="Calibri" w:hAnsi="Calibri" w:cs="Arial"/>
          <w:i/>
          <w:spacing w:val="-4"/>
          <w:sz w:val="22"/>
          <w:szCs w:val="22"/>
        </w:rPr>
      </w:pP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</w:r>
      <w:r w:rsidRPr="00DA1592">
        <w:rPr>
          <w:rFonts w:ascii="Calibri" w:eastAsia="Calibri" w:hAnsi="Calibri" w:cs="Arial"/>
          <w:spacing w:val="-4"/>
          <w:sz w:val="22"/>
          <w:szCs w:val="22"/>
        </w:rPr>
        <w:tab/>
        <w:t>_______________________________</w:t>
      </w:r>
    </w:p>
    <w:p w:rsidR="00D811A8" w:rsidRPr="00DA1592" w:rsidRDefault="00D811A8" w:rsidP="00D811A8">
      <w:pPr>
        <w:autoSpaceDE w:val="0"/>
        <w:autoSpaceDN w:val="0"/>
        <w:adjustRightInd w:val="0"/>
        <w:ind w:left="4248"/>
        <w:jc w:val="right"/>
        <w:rPr>
          <w:rFonts w:ascii="Calibri" w:eastAsia="Calibri" w:hAnsi="Calibri" w:cs="Arial"/>
          <w:spacing w:val="-4"/>
          <w:sz w:val="20"/>
          <w:szCs w:val="20"/>
        </w:rPr>
      </w:pPr>
      <w:r w:rsidRPr="00DA1592">
        <w:rPr>
          <w:rFonts w:ascii="Calibri" w:eastAsia="Calibri" w:hAnsi="Calibri" w:cs="Arial"/>
          <w:spacing w:val="-4"/>
          <w:sz w:val="20"/>
          <w:szCs w:val="20"/>
        </w:rPr>
        <w:t>Podpis osoby składającej oświadczenie</w:t>
      </w:r>
    </w:p>
    <w:p w:rsidR="00D811A8" w:rsidRPr="00DA1592" w:rsidRDefault="00D811A8" w:rsidP="00D811A8">
      <w:pPr>
        <w:autoSpaceDE w:val="0"/>
        <w:autoSpaceDN w:val="0"/>
        <w:adjustRightInd w:val="0"/>
        <w:rPr>
          <w:rFonts w:ascii="Calibri" w:eastAsia="Calibri" w:hAnsi="Calibri" w:cs="Arial"/>
          <w:bCs/>
          <w:spacing w:val="-4"/>
          <w:sz w:val="20"/>
          <w:szCs w:val="20"/>
        </w:rPr>
      </w:pPr>
      <w:r w:rsidRPr="00DA1592">
        <w:rPr>
          <w:rFonts w:ascii="Calibri" w:eastAsia="Calibri" w:hAnsi="Calibri" w:cs="Arial"/>
          <w:bCs/>
          <w:spacing w:val="-4"/>
          <w:sz w:val="20"/>
          <w:szCs w:val="20"/>
        </w:rPr>
        <w:t xml:space="preserve">* niepotrzebne wykreślić </w:t>
      </w:r>
    </w:p>
    <w:sectPr w:rsidR="00D811A8" w:rsidRPr="00DA1592">
      <w:headerReference w:type="default" r:id="rId10"/>
      <w:footerReference w:type="default" r:id="rId11"/>
      <w:pgSz w:w="11906" w:h="16838"/>
      <w:pgMar w:top="1417" w:right="1417" w:bottom="1417" w:left="1417" w:header="283" w:footer="964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DC0" w:rsidRDefault="00995DC0">
      <w:r>
        <w:separator/>
      </w:r>
    </w:p>
  </w:endnote>
  <w:endnote w:type="continuationSeparator" w:id="0">
    <w:p w:rsidR="00995DC0" w:rsidRDefault="0099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B08" w:rsidRDefault="00CB0B08">
    <w:pPr>
      <w:pStyle w:val="Stopka"/>
      <w:rPr>
        <w:sz w:val="14"/>
      </w:rPr>
    </w:pPr>
    <w:r>
      <w:rPr>
        <w:noProof/>
        <w:sz w:val="14"/>
        <w:lang w:eastAsia="pl-PL"/>
      </w:rPr>
      <w:drawing>
        <wp:anchor distT="0" distB="3810" distL="114300" distR="114300" simplePos="0" relativeHeight="3" behindDoc="1" locked="0" layoutInCell="1" allowOverlap="1" wp14:anchorId="31B93C25" wp14:editId="2A451A34">
          <wp:simplePos x="0" y="0"/>
          <wp:positionH relativeFrom="page">
            <wp:posOffset>980440</wp:posOffset>
          </wp:positionH>
          <wp:positionV relativeFrom="paragraph">
            <wp:posOffset>635</wp:posOffset>
          </wp:positionV>
          <wp:extent cx="5431790" cy="41529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31790" cy="415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DC0" w:rsidRDefault="00995DC0">
      <w:r>
        <w:separator/>
      </w:r>
    </w:p>
  </w:footnote>
  <w:footnote w:type="continuationSeparator" w:id="0">
    <w:p w:rsidR="00995DC0" w:rsidRDefault="0099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0B08" w:rsidRDefault="00CB0B08">
    <w:pPr>
      <w:pStyle w:val="Nagwek"/>
    </w:pPr>
    <w:r>
      <w:rPr>
        <w:noProof/>
        <w:lang w:eastAsia="pl-PL"/>
      </w:rPr>
      <w:drawing>
        <wp:anchor distT="0" distB="0" distL="114300" distR="114300" simplePos="0" relativeHeight="2" behindDoc="1" locked="0" layoutInCell="1" allowOverlap="1" wp14:anchorId="43A6AB5A" wp14:editId="6C08803F">
          <wp:simplePos x="0" y="0"/>
          <wp:positionH relativeFrom="margin">
            <wp:posOffset>-187013</wp:posOffset>
          </wp:positionH>
          <wp:positionV relativeFrom="paragraph">
            <wp:posOffset>-114935</wp:posOffset>
          </wp:positionV>
          <wp:extent cx="2057400" cy="78740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0" distR="0" simplePos="0" relativeHeight="4" behindDoc="0" locked="0" layoutInCell="1" allowOverlap="1" wp14:anchorId="1D2CE7F3" wp14:editId="5ECB20E1">
          <wp:simplePos x="0" y="0"/>
          <wp:positionH relativeFrom="column">
            <wp:posOffset>4290060</wp:posOffset>
          </wp:positionH>
          <wp:positionV relativeFrom="paragraph">
            <wp:posOffset>59055</wp:posOffset>
          </wp:positionV>
          <wp:extent cx="1414780" cy="431800"/>
          <wp:effectExtent l="0" t="0" r="0" b="0"/>
          <wp:wrapSquare wrapText="largest"/>
          <wp:docPr id="1" name="Obraz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1A8"/>
    <w:rsid w:val="00035962"/>
    <w:rsid w:val="00082040"/>
    <w:rsid w:val="000A17B6"/>
    <w:rsid w:val="000C5A3C"/>
    <w:rsid w:val="000E1D1A"/>
    <w:rsid w:val="00131CE7"/>
    <w:rsid w:val="00176281"/>
    <w:rsid w:val="001E0505"/>
    <w:rsid w:val="002365C0"/>
    <w:rsid w:val="00267AA0"/>
    <w:rsid w:val="002F5EF0"/>
    <w:rsid w:val="00357EA1"/>
    <w:rsid w:val="003763CE"/>
    <w:rsid w:val="004C6534"/>
    <w:rsid w:val="00551FB0"/>
    <w:rsid w:val="005E5D4F"/>
    <w:rsid w:val="00707055"/>
    <w:rsid w:val="007C455A"/>
    <w:rsid w:val="00892F3A"/>
    <w:rsid w:val="008E0D22"/>
    <w:rsid w:val="00975D57"/>
    <w:rsid w:val="00995669"/>
    <w:rsid w:val="00995DC0"/>
    <w:rsid w:val="00A916B2"/>
    <w:rsid w:val="00AA0EDB"/>
    <w:rsid w:val="00B23E83"/>
    <w:rsid w:val="00B6086F"/>
    <w:rsid w:val="00BF5E68"/>
    <w:rsid w:val="00C10930"/>
    <w:rsid w:val="00C31697"/>
    <w:rsid w:val="00CB0B08"/>
    <w:rsid w:val="00D731DF"/>
    <w:rsid w:val="00D811A8"/>
    <w:rsid w:val="00DA1592"/>
    <w:rsid w:val="00F5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0113A2"/>
  <w15:docId w15:val="{E0449C63-38CC-42D3-B8A9-CFCEC138D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5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D5CFB"/>
  </w:style>
  <w:style w:type="character" w:customStyle="1" w:styleId="StopkaZnak">
    <w:name w:val="Stopka Znak"/>
    <w:basedOn w:val="Domylnaczcionkaakapitu"/>
    <w:link w:val="Stopka"/>
    <w:uiPriority w:val="99"/>
    <w:qFormat/>
    <w:rsid w:val="002A1005"/>
    <w:rPr>
      <w:rFonts w:ascii="Arial" w:hAnsi="Arial"/>
      <w:sz w:val="1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488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D5CF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BasicParagraph">
    <w:name w:val="[Basic Paragraph]"/>
    <w:basedOn w:val="Normalny"/>
    <w:uiPriority w:val="99"/>
    <w:qFormat/>
    <w:rsid w:val="006B42F7"/>
    <w:pPr>
      <w:widowControl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customStyle="1" w:styleId="NoParagraphStyle">
    <w:name w:val="[No Paragraph Style]"/>
    <w:qFormat/>
    <w:rsid w:val="006B42F7"/>
    <w:pPr>
      <w:widowControl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A1005"/>
    <w:pPr>
      <w:tabs>
        <w:tab w:val="center" w:pos="4536"/>
        <w:tab w:val="right" w:pos="9072"/>
      </w:tabs>
      <w:spacing w:line="180" w:lineRule="exact"/>
    </w:pPr>
    <w:rPr>
      <w:rFonts w:ascii="Arial" w:hAnsi="Arial"/>
      <w:sz w:val="12"/>
    </w:rPr>
  </w:style>
  <w:style w:type="paragraph" w:customStyle="1" w:styleId="Adresnakopercie1">
    <w:name w:val="Adres na kopercie1"/>
    <w:basedOn w:val="Normalny"/>
    <w:qFormat/>
    <w:rsid w:val="00E71633"/>
    <w:pPr>
      <w:spacing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BasicParagraph"/>
    <w:qFormat/>
    <w:rsid w:val="00E71633"/>
    <w:rPr>
      <w:rFonts w:ascii="Arial" w:hAnsi="Arial" w:cs="ArialMT"/>
      <w:sz w:val="19"/>
      <w:szCs w:val="19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F4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ozak\Desktop\szablon%20malopolskie%20talenty.dotx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03DBA0-364C-4C39-A107-D49545E6032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A4ED170-A157-42A5-8FBE-A881DAB8CA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012536-5C6D-4B23-A9E7-839586DBB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5CF5B9-B9F0-4416-9301-8D58FB9D9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malopolskie talenty</Template>
  <TotalTime>4</TotalTime>
  <Pages>1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Kozak WRM</dc:creator>
  <cp:lastModifiedBy>stanisław</cp:lastModifiedBy>
  <cp:revision>3</cp:revision>
  <cp:lastPrinted>2017-06-01T08:21:00Z</cp:lastPrinted>
  <dcterms:created xsi:type="dcterms:W3CDTF">2017-08-31T20:24:00Z</dcterms:created>
  <dcterms:modified xsi:type="dcterms:W3CDTF">2017-08-31T20:28:00Z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UMWM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